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41F34" w14:textId="06041E9E" w:rsidR="007D274C" w:rsidRPr="00961833" w:rsidRDefault="007D274C" w:rsidP="007D274C">
      <w:pPr>
        <w:pStyle w:val="CRCoverPage"/>
        <w:outlineLvl w:val="0"/>
        <w:rPr>
          <w:b/>
          <w:noProof/>
          <w:sz w:val="24"/>
        </w:rPr>
      </w:pPr>
      <w:r w:rsidRPr="00961833">
        <w:rPr>
          <w:b/>
          <w:noProof/>
          <w:sz w:val="24"/>
        </w:rPr>
        <w:t>3GPP TSG-RAN WG4 Meeting # 114</w:t>
      </w:r>
      <w:r>
        <w:rPr>
          <w:b/>
          <w:noProof/>
          <w:sz w:val="24"/>
        </w:rPr>
        <w:t>-bis</w:t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="00D61AA9" w:rsidRPr="00D61AA9">
        <w:rPr>
          <w:b/>
          <w:noProof/>
          <w:sz w:val="24"/>
        </w:rPr>
        <w:t>R4-2504404</w:t>
      </w:r>
    </w:p>
    <w:p w14:paraId="730545E8" w14:textId="5B5DE555" w:rsidR="001F6272" w:rsidRPr="006B30DF" w:rsidRDefault="007D274C" w:rsidP="007D274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Wuhan</w:t>
      </w:r>
      <w:r w:rsidRPr="009618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61833">
        <w:rPr>
          <w:b/>
          <w:noProof/>
          <w:sz w:val="24"/>
        </w:rPr>
        <w:t>,7th–</w:t>
      </w:r>
      <w:r>
        <w:rPr>
          <w:b/>
          <w:noProof/>
          <w:sz w:val="24"/>
        </w:rPr>
        <w:t>11th</w:t>
      </w:r>
      <w:r w:rsidRPr="009618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961833">
        <w:rPr>
          <w:b/>
          <w:noProof/>
          <w:sz w:val="24"/>
        </w:rPr>
        <w:t xml:space="preserve"> 2025</w:t>
      </w:r>
      <w:r w:rsidRPr="009F5591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0DF25344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DB88FF0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503A1">
        <w:rPr>
          <w:rFonts w:cs="Arial"/>
          <w:sz w:val="22"/>
          <w:szCs w:val="22"/>
          <w:lang w:val="en-US"/>
        </w:rPr>
        <w:t>Other NTN UE</w:t>
      </w:r>
      <w:r w:rsidR="00E85848" w:rsidRPr="00E85848">
        <w:rPr>
          <w:rFonts w:cs="Arial"/>
          <w:sz w:val="22"/>
          <w:szCs w:val="22"/>
          <w:lang w:val="en-US"/>
        </w:rPr>
        <w:t xml:space="preserve"> RF </w:t>
      </w:r>
      <w:r w:rsidR="009503A1">
        <w:rPr>
          <w:rFonts w:cs="Arial"/>
          <w:sz w:val="22"/>
          <w:szCs w:val="22"/>
          <w:lang w:val="en-US"/>
        </w:rPr>
        <w:t>impact</w:t>
      </w:r>
    </w:p>
    <w:p w14:paraId="51BD89B7" w14:textId="749F8792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AE326F">
        <w:rPr>
          <w:rFonts w:cs="Arial"/>
          <w:sz w:val="22"/>
          <w:szCs w:val="22"/>
          <w:lang w:val="en-US" w:eastAsia="zh-CN"/>
        </w:rPr>
        <w:t>7</w:t>
      </w:r>
      <w:r w:rsidR="00695F8F">
        <w:rPr>
          <w:rFonts w:cs="Arial"/>
          <w:sz w:val="22"/>
          <w:szCs w:val="22"/>
          <w:lang w:val="en-US" w:eastAsia="zh-CN"/>
        </w:rPr>
        <w:t>.29</w:t>
      </w:r>
      <w:r w:rsidR="0082052F">
        <w:rPr>
          <w:rFonts w:cs="Arial"/>
          <w:sz w:val="22"/>
          <w:szCs w:val="22"/>
          <w:lang w:val="en-US" w:eastAsia="zh-CN"/>
        </w:rPr>
        <w:t>.</w:t>
      </w:r>
      <w:r w:rsidR="00A15C99">
        <w:rPr>
          <w:rFonts w:cs="Arial"/>
          <w:sz w:val="22"/>
          <w:szCs w:val="22"/>
          <w:lang w:val="en-US" w:eastAsia="zh-CN"/>
        </w:rPr>
        <w:t>2.2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345722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on </w:t>
      </w:r>
      <w:r w:rsidR="00E85848">
        <w:rPr>
          <w:lang w:val="en-US"/>
        </w:rPr>
        <w:t>NTN</w:t>
      </w:r>
      <w:r w:rsidR="00763400">
        <w:rPr>
          <w:lang w:val="en-US"/>
        </w:rPr>
        <w:t xml:space="preserve"> UE RF impact </w:t>
      </w:r>
      <w:r w:rsidR="00FA25A3">
        <w:rPr>
          <w:lang w:val="en-US"/>
        </w:rPr>
        <w:t>on uplink capability objective</w:t>
      </w:r>
      <w:r w:rsidRPr="00F730C4">
        <w:rPr>
          <w:lang w:val="en-US"/>
        </w:rPr>
        <w:t>.</w:t>
      </w:r>
    </w:p>
    <w:p w14:paraId="69091DAD" w14:textId="794B5AF0" w:rsidR="008356CE" w:rsidRPr="0007554C" w:rsidRDefault="00DC670C" w:rsidP="0013691A">
      <w:pPr>
        <w:pStyle w:val="Heading1"/>
      </w:pPr>
      <w:r w:rsidRPr="00F102E6">
        <w:t>Discussion</w:t>
      </w:r>
    </w:p>
    <w:p w14:paraId="5119D88B" w14:textId="77777777" w:rsidR="006232CB" w:rsidRPr="006232CB" w:rsidRDefault="006232CB" w:rsidP="006232CB">
      <w:pPr>
        <w:rPr>
          <w:lang w:val="en-SE"/>
        </w:rPr>
      </w:pPr>
      <w:r w:rsidRPr="006232CB">
        <w:t>The moderator made the following FL recommendation in RAN1#120 [2]:</w:t>
      </w:r>
      <w:r w:rsidRPr="006232CB">
        <w:rPr>
          <w:lang w:val="en-SE"/>
        </w:rPr>
        <w:t> </w:t>
      </w:r>
    </w:p>
    <w:p w14:paraId="67953D30" w14:textId="77777777" w:rsidR="006232CB" w:rsidRPr="006232CB" w:rsidRDefault="006232CB" w:rsidP="00C8110D">
      <w:pPr>
        <w:ind w:left="360"/>
        <w:rPr>
          <w:lang w:val="en-SE"/>
        </w:rPr>
      </w:pPr>
      <w:r w:rsidRPr="006232CB">
        <w:rPr>
          <w:b/>
          <w:bCs/>
          <w:lang w:val="en-US"/>
        </w:rPr>
        <w:t>FL Recommendation 1.4:</w:t>
      </w:r>
      <w:r w:rsidRPr="006232CB">
        <w:rPr>
          <w:lang w:val="en-US"/>
        </w:rPr>
        <w:t xml:space="preserve"> Companies are encouraged to contribute on phase continuity with OCC with PUSCH in RAN1#121. It would also be very helpful to co-ordinate internally with your RAN4 colleagues.</w:t>
      </w:r>
      <w:r w:rsidRPr="006232CB">
        <w:rPr>
          <w:lang w:val="en-SE"/>
        </w:rPr>
        <w:t> </w:t>
      </w:r>
    </w:p>
    <w:p w14:paraId="63593B78" w14:textId="77777777" w:rsidR="006232CB" w:rsidRPr="006232CB" w:rsidRDefault="006232CB" w:rsidP="00C8110D">
      <w:pPr>
        <w:numPr>
          <w:ilvl w:val="0"/>
          <w:numId w:val="41"/>
        </w:numPr>
        <w:tabs>
          <w:tab w:val="clear" w:pos="720"/>
          <w:tab w:val="num" w:pos="1080"/>
        </w:tabs>
        <w:ind w:left="1080"/>
        <w:rPr>
          <w:lang w:val="en-SE"/>
        </w:rPr>
      </w:pPr>
      <w:r w:rsidRPr="006232CB">
        <w:rPr>
          <w:lang w:val="en-US"/>
        </w:rPr>
        <w:t>Phase continuity with OCC for PUSCH will need to be discussed in RAN1#120bis in Wuhan in April. </w:t>
      </w:r>
      <w:r w:rsidRPr="006232CB">
        <w:rPr>
          <w:lang w:val="en-SE"/>
        </w:rPr>
        <w:t> </w:t>
      </w:r>
    </w:p>
    <w:p w14:paraId="714B4D0C" w14:textId="77777777" w:rsidR="006232CB" w:rsidRPr="006232CB" w:rsidRDefault="006232CB" w:rsidP="00C8110D">
      <w:pPr>
        <w:numPr>
          <w:ilvl w:val="0"/>
          <w:numId w:val="42"/>
        </w:numPr>
        <w:tabs>
          <w:tab w:val="clear" w:pos="720"/>
          <w:tab w:val="num" w:pos="1080"/>
        </w:tabs>
        <w:ind w:left="1080"/>
        <w:rPr>
          <w:lang w:val="en-SE"/>
        </w:rPr>
      </w:pPr>
      <w:r w:rsidRPr="006232CB">
        <w:rPr>
          <w:lang w:val="en-US"/>
        </w:rPr>
        <w:t>Applying GNSS fix to calculate UE pre-compensation and/or applying UE pre-compensation, frequency hopping, UL power control during OCC period may result in significant phase continuity impact. </w:t>
      </w:r>
      <w:r w:rsidRPr="006232CB">
        <w:rPr>
          <w:lang w:val="en-SE"/>
        </w:rPr>
        <w:t> </w:t>
      </w:r>
    </w:p>
    <w:p w14:paraId="70D7B91F" w14:textId="77777777" w:rsidR="006232CB" w:rsidRPr="006232CB" w:rsidRDefault="006232CB" w:rsidP="00C8110D">
      <w:pPr>
        <w:numPr>
          <w:ilvl w:val="0"/>
          <w:numId w:val="43"/>
        </w:numPr>
        <w:tabs>
          <w:tab w:val="clear" w:pos="720"/>
          <w:tab w:val="num" w:pos="1080"/>
        </w:tabs>
        <w:ind w:left="1080"/>
        <w:rPr>
          <w:lang w:val="en-SE"/>
        </w:rPr>
      </w:pPr>
      <w:r w:rsidRPr="006232CB">
        <w:rPr>
          <w:lang w:val="en-US"/>
        </w:rPr>
        <w:t>RAN4 will need some guidance in RAN1 on phase continuity issues to discuss phase continuity requirements. </w:t>
      </w:r>
      <w:r w:rsidRPr="006232CB">
        <w:rPr>
          <w:lang w:val="en-SE"/>
        </w:rPr>
        <w:t> </w:t>
      </w:r>
    </w:p>
    <w:p w14:paraId="1EE5CC88" w14:textId="77777777" w:rsidR="006232CB" w:rsidRDefault="006232CB" w:rsidP="00C8110D">
      <w:pPr>
        <w:numPr>
          <w:ilvl w:val="0"/>
          <w:numId w:val="44"/>
        </w:numPr>
        <w:tabs>
          <w:tab w:val="clear" w:pos="720"/>
          <w:tab w:val="num" w:pos="1080"/>
        </w:tabs>
        <w:ind w:left="1080"/>
        <w:rPr>
          <w:lang w:val="en-SE"/>
        </w:rPr>
      </w:pPr>
      <w:r w:rsidRPr="006232CB">
        <w:rPr>
          <w:lang w:val="en-US"/>
        </w:rPr>
        <w:t>An approach similar to Rel-18 DM RS bundling in NR_NTN_Enh could be considered, at least to define phase continuity requirements and avoid events during OCC period that may affect phase continuity / break phase continuity requirements</w:t>
      </w:r>
      <w:r w:rsidRPr="006232CB">
        <w:rPr>
          <w:lang w:val="en-SE"/>
        </w:rPr>
        <w:t> </w:t>
      </w:r>
    </w:p>
    <w:p w14:paraId="4315433F" w14:textId="77777777" w:rsidR="00C8110D" w:rsidRDefault="00C8110D" w:rsidP="00C8110D">
      <w:pPr>
        <w:rPr>
          <w:lang w:val="en-US"/>
        </w:rPr>
      </w:pPr>
    </w:p>
    <w:p w14:paraId="6347D292" w14:textId="00AD427C" w:rsidR="00C8110D" w:rsidRPr="00C8110D" w:rsidRDefault="00C8110D" w:rsidP="00C8110D">
      <w:pPr>
        <w:rPr>
          <w:lang w:val="en-US"/>
        </w:rPr>
      </w:pPr>
      <w:r w:rsidRPr="00C8110D">
        <w:rPr>
          <w:lang w:val="en-US"/>
        </w:rPr>
        <w:t xml:space="preserve">RAN1 </w:t>
      </w:r>
      <w:r>
        <w:rPr>
          <w:lang w:val="en-US"/>
        </w:rPr>
        <w:t>will discuss a</w:t>
      </w:r>
      <w:r w:rsidRPr="00C8110D">
        <w:rPr>
          <w:lang w:val="en-US"/>
        </w:rPr>
        <w:t xml:space="preserve"> the potential LS to RAN4 as such, we suggest to holding the discussion till RAN1 LS is received this meeting.</w:t>
      </w:r>
    </w:p>
    <w:p w14:paraId="28E4CCA7" w14:textId="3EDFCE5E" w:rsidR="00C8110D" w:rsidRPr="006232CB" w:rsidRDefault="00C8110D" w:rsidP="00C8110D">
      <w:pPr>
        <w:pStyle w:val="Proposal"/>
        <w:rPr>
          <w:lang w:val="en-US"/>
        </w:rPr>
      </w:pPr>
      <w:bookmarkStart w:id="0" w:name="_Ref193973968"/>
      <w:r>
        <w:rPr>
          <w:lang w:val="en-US"/>
        </w:rPr>
        <w:t xml:space="preserve">Wait RAN LS to trigger discussion on </w:t>
      </w:r>
      <w:r w:rsidR="0077378B">
        <w:rPr>
          <w:lang w:val="en-US"/>
        </w:rPr>
        <w:t>RF impact of OCC scheme.</w:t>
      </w:r>
      <w:bookmarkEnd w:id="0"/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0374B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AE18D8">
        <w:t xml:space="preserve">observations and </w:t>
      </w:r>
      <w:r w:rsidR="00760997" w:rsidRPr="00F102E6">
        <w:t>proposal</w:t>
      </w:r>
      <w:r w:rsidR="00AE18D8">
        <w:t>s</w:t>
      </w:r>
      <w:r w:rsidR="00760997" w:rsidRPr="00F102E6">
        <w:t>:</w:t>
      </w:r>
    </w:p>
    <w:p w14:paraId="3C2AC4C4" w14:textId="6A784BD5" w:rsidR="0077378B" w:rsidRDefault="0077378B" w:rsidP="009F5C86">
      <w:r>
        <w:fldChar w:fldCharType="begin"/>
      </w:r>
      <w:r>
        <w:instrText xml:space="preserve"> REF _Ref193973968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_Ref193973968 \h </w:instrText>
      </w:r>
      <w:r>
        <w:fldChar w:fldCharType="separate"/>
      </w:r>
      <w:r>
        <w:rPr>
          <w:lang w:val="en-US"/>
        </w:rPr>
        <w:t>Wait RAN LS to trigger discussion on RF impact of OCC scheme.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2B806C56" w14:textId="34770D5B" w:rsidR="00070EBA" w:rsidRDefault="00895052" w:rsidP="00895052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lang w:eastAsia="ja-JP"/>
        </w:rPr>
      </w:pPr>
      <w:hyperlink r:id="rId11" w:tgtFrame="_blank" w:history="1">
        <w:r w:rsidR="00C8110D" w:rsidRPr="00895052">
          <w:rPr>
            <w:rStyle w:val="Hyperlink"/>
            <w:rFonts w:ascii="Times New Roman" w:hAnsi="Times New Roman" w:cs="Times New Roman"/>
            <w:lang w:val="en-GB" w:eastAsia="ja-JP"/>
          </w:rPr>
          <w:t>R1-2501402</w:t>
        </w:r>
      </w:hyperlink>
      <w:r w:rsidR="00C8110D" w:rsidRPr="00895052">
        <w:rPr>
          <w:rFonts w:ascii="Times New Roman" w:hAnsi="Times New Roman" w:cs="Times New Roman"/>
          <w:lang w:val="en-GB" w:eastAsia="ja-JP"/>
        </w:rPr>
        <w:t>, "Feature lead summary #3 of AI 9.11.3 on NR-NTN uplink capacity and throughput enhancements", Moderator (MediaTek), RAN1#120, February 2025</w:t>
      </w: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A1701" w14:textId="77777777" w:rsidR="00A82FB8" w:rsidRDefault="00A82FB8">
      <w:r>
        <w:separator/>
      </w:r>
    </w:p>
  </w:endnote>
  <w:endnote w:type="continuationSeparator" w:id="0">
    <w:p w14:paraId="6646F859" w14:textId="77777777" w:rsidR="00A82FB8" w:rsidRDefault="00A82FB8">
      <w:r>
        <w:continuationSeparator/>
      </w:r>
    </w:p>
  </w:endnote>
  <w:endnote w:type="continuationNotice" w:id="1">
    <w:p w14:paraId="141CB3EA" w14:textId="77777777" w:rsidR="00A82FB8" w:rsidRDefault="00A82F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C6C76" w14:textId="77777777" w:rsidR="00A82FB8" w:rsidRDefault="00A82FB8">
      <w:r>
        <w:separator/>
      </w:r>
    </w:p>
  </w:footnote>
  <w:footnote w:type="continuationSeparator" w:id="0">
    <w:p w14:paraId="00322FE4" w14:textId="77777777" w:rsidR="00A82FB8" w:rsidRDefault="00A82FB8">
      <w:r>
        <w:continuationSeparator/>
      </w:r>
    </w:p>
  </w:footnote>
  <w:footnote w:type="continuationNotice" w:id="1">
    <w:p w14:paraId="32642F15" w14:textId="77777777" w:rsidR="00A82FB8" w:rsidRDefault="00A82F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680E97"/>
    <w:multiLevelType w:val="multilevel"/>
    <w:tmpl w:val="EE860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9040B"/>
    <w:multiLevelType w:val="multilevel"/>
    <w:tmpl w:val="9F18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C53908"/>
    <w:multiLevelType w:val="multilevel"/>
    <w:tmpl w:val="60C2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54073"/>
    <w:multiLevelType w:val="multilevel"/>
    <w:tmpl w:val="82FC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445B40"/>
    <w:multiLevelType w:val="multilevel"/>
    <w:tmpl w:val="BF3C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5061FE2"/>
    <w:multiLevelType w:val="hybridMultilevel"/>
    <w:tmpl w:val="9EAA4EB0"/>
    <w:lvl w:ilvl="0" w:tplc="200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87991"/>
    <w:multiLevelType w:val="multilevel"/>
    <w:tmpl w:val="F78C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3550D7"/>
    <w:multiLevelType w:val="multilevel"/>
    <w:tmpl w:val="0AFCC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7"/>
  </w:num>
  <w:num w:numId="2" w16cid:durableId="1452671420">
    <w:abstractNumId w:val="14"/>
  </w:num>
  <w:num w:numId="3" w16cid:durableId="1636400845">
    <w:abstractNumId w:val="39"/>
  </w:num>
  <w:num w:numId="4" w16cid:durableId="767240986">
    <w:abstractNumId w:val="5"/>
  </w:num>
  <w:num w:numId="5" w16cid:durableId="1554385258">
    <w:abstractNumId w:val="26"/>
  </w:num>
  <w:num w:numId="6" w16cid:durableId="443303153">
    <w:abstractNumId w:val="21"/>
  </w:num>
  <w:num w:numId="7" w16cid:durableId="1541819413">
    <w:abstractNumId w:val="19"/>
  </w:num>
  <w:num w:numId="8" w16cid:durableId="1454905180">
    <w:abstractNumId w:val="29"/>
  </w:num>
  <w:num w:numId="9" w16cid:durableId="569196071">
    <w:abstractNumId w:val="9"/>
  </w:num>
  <w:num w:numId="10" w16cid:durableId="1256984514">
    <w:abstractNumId w:val="28"/>
  </w:num>
  <w:num w:numId="11" w16cid:durableId="564604386">
    <w:abstractNumId w:val="11"/>
  </w:num>
  <w:num w:numId="12" w16cid:durableId="453452021">
    <w:abstractNumId w:val="40"/>
  </w:num>
  <w:num w:numId="13" w16cid:durableId="1929650208">
    <w:abstractNumId w:val="36"/>
  </w:num>
  <w:num w:numId="14" w16cid:durableId="667754927">
    <w:abstractNumId w:val="3"/>
  </w:num>
  <w:num w:numId="15" w16cid:durableId="1543248800">
    <w:abstractNumId w:val="32"/>
  </w:num>
  <w:num w:numId="16" w16cid:durableId="208227223">
    <w:abstractNumId w:val="18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7"/>
  </w:num>
  <w:num w:numId="20" w16cid:durableId="1949044110">
    <w:abstractNumId w:val="31"/>
  </w:num>
  <w:num w:numId="21" w16cid:durableId="628365215">
    <w:abstractNumId w:val="24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3"/>
  </w:num>
  <w:num w:numId="26" w16cid:durableId="1685396249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6"/>
  </w:num>
  <w:num w:numId="28" w16cid:durableId="1932273280">
    <w:abstractNumId w:val="25"/>
  </w:num>
  <w:num w:numId="29" w16cid:durableId="3134591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35"/>
  </w:num>
  <w:num w:numId="31" w16cid:durableId="2009484027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6"/>
  </w:num>
  <w:num w:numId="33" w16cid:durableId="512571209">
    <w:abstractNumId w:val="12"/>
  </w:num>
  <w:num w:numId="34" w16cid:durableId="5836124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34"/>
  </w:num>
  <w:num w:numId="36" w16cid:durableId="2120761519">
    <w:abstractNumId w:val="20"/>
  </w:num>
  <w:num w:numId="37" w16cid:durableId="1772318458">
    <w:abstractNumId w:val="33"/>
  </w:num>
  <w:num w:numId="38" w16cid:durableId="1397628193">
    <w:abstractNumId w:val="15"/>
  </w:num>
  <w:num w:numId="39" w16cid:durableId="1666207105">
    <w:abstractNumId w:val="23"/>
  </w:num>
  <w:num w:numId="40" w16cid:durableId="172955707">
    <w:abstractNumId w:val="30"/>
  </w:num>
  <w:num w:numId="41" w16cid:durableId="1445421278">
    <w:abstractNumId w:val="10"/>
  </w:num>
  <w:num w:numId="42" w16cid:durableId="1024593764">
    <w:abstractNumId w:val="38"/>
  </w:num>
  <w:num w:numId="43" w16cid:durableId="874079689">
    <w:abstractNumId w:val="2"/>
  </w:num>
  <w:num w:numId="44" w16cid:durableId="64540412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2783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5789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6FB0"/>
    <w:rsid w:val="00047CE7"/>
    <w:rsid w:val="00050194"/>
    <w:rsid w:val="00050E06"/>
    <w:rsid w:val="000517AF"/>
    <w:rsid w:val="000526D9"/>
    <w:rsid w:val="000532F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6CF5"/>
    <w:rsid w:val="00066E89"/>
    <w:rsid w:val="000670F1"/>
    <w:rsid w:val="00067561"/>
    <w:rsid w:val="000677F5"/>
    <w:rsid w:val="00067B1B"/>
    <w:rsid w:val="000701E5"/>
    <w:rsid w:val="00070EBA"/>
    <w:rsid w:val="00071B2E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738"/>
    <w:rsid w:val="00080E61"/>
    <w:rsid w:val="0008150C"/>
    <w:rsid w:val="000818FA"/>
    <w:rsid w:val="00081975"/>
    <w:rsid w:val="00081BB5"/>
    <w:rsid w:val="000828B0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268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B1C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49D0"/>
    <w:rsid w:val="000D55C7"/>
    <w:rsid w:val="000D5E8D"/>
    <w:rsid w:val="000D7070"/>
    <w:rsid w:val="000D7BD6"/>
    <w:rsid w:val="000E26F7"/>
    <w:rsid w:val="000E27FB"/>
    <w:rsid w:val="000E296B"/>
    <w:rsid w:val="000E3082"/>
    <w:rsid w:val="000E3348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486B"/>
    <w:rsid w:val="000F4E0B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3E4D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CA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1D99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6A0A"/>
    <w:rsid w:val="00136C92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D46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38C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1AC"/>
    <w:rsid w:val="001A3AD2"/>
    <w:rsid w:val="001A41FB"/>
    <w:rsid w:val="001A5037"/>
    <w:rsid w:val="001A5C40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2A9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9C1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125"/>
    <w:rsid w:val="001F6272"/>
    <w:rsid w:val="001F6E96"/>
    <w:rsid w:val="0020040C"/>
    <w:rsid w:val="002006CD"/>
    <w:rsid w:val="002006F1"/>
    <w:rsid w:val="0020094C"/>
    <w:rsid w:val="00201FB1"/>
    <w:rsid w:val="002034E9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03"/>
    <w:rsid w:val="0021189D"/>
    <w:rsid w:val="00212C72"/>
    <w:rsid w:val="00213557"/>
    <w:rsid w:val="002135B1"/>
    <w:rsid w:val="0021368B"/>
    <w:rsid w:val="002139B7"/>
    <w:rsid w:val="00213BEC"/>
    <w:rsid w:val="002152C8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192"/>
    <w:rsid w:val="0022662E"/>
    <w:rsid w:val="00227714"/>
    <w:rsid w:val="00230C32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296"/>
    <w:rsid w:val="00241447"/>
    <w:rsid w:val="002419E5"/>
    <w:rsid w:val="002426FA"/>
    <w:rsid w:val="0024293E"/>
    <w:rsid w:val="0024338E"/>
    <w:rsid w:val="00243859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0B6A"/>
    <w:rsid w:val="00250ECF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13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6FC3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E51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795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60E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7F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6949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4FB4"/>
    <w:rsid w:val="003250DB"/>
    <w:rsid w:val="003251BD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2D93"/>
    <w:rsid w:val="00334AB6"/>
    <w:rsid w:val="003352D6"/>
    <w:rsid w:val="003359AB"/>
    <w:rsid w:val="00335C6C"/>
    <w:rsid w:val="003364F5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56C2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0ABE"/>
    <w:rsid w:val="00371D66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6951"/>
    <w:rsid w:val="00377CE6"/>
    <w:rsid w:val="00377E84"/>
    <w:rsid w:val="003801EE"/>
    <w:rsid w:val="00381029"/>
    <w:rsid w:val="003812A4"/>
    <w:rsid w:val="00381C38"/>
    <w:rsid w:val="00381F4C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6CA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DC6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52C"/>
    <w:rsid w:val="003B223E"/>
    <w:rsid w:val="003B22C1"/>
    <w:rsid w:val="003B2CFA"/>
    <w:rsid w:val="003B2ECF"/>
    <w:rsid w:val="003B41AF"/>
    <w:rsid w:val="003B43B6"/>
    <w:rsid w:val="003B4D3E"/>
    <w:rsid w:val="003B661A"/>
    <w:rsid w:val="003B6FCE"/>
    <w:rsid w:val="003C009F"/>
    <w:rsid w:val="003C0934"/>
    <w:rsid w:val="003C0D6E"/>
    <w:rsid w:val="003C10E9"/>
    <w:rsid w:val="003C1DA8"/>
    <w:rsid w:val="003C3336"/>
    <w:rsid w:val="003C3CD1"/>
    <w:rsid w:val="003C4257"/>
    <w:rsid w:val="003C4B87"/>
    <w:rsid w:val="003C57B4"/>
    <w:rsid w:val="003C5B93"/>
    <w:rsid w:val="003C6850"/>
    <w:rsid w:val="003C71A6"/>
    <w:rsid w:val="003C71BB"/>
    <w:rsid w:val="003C7DF7"/>
    <w:rsid w:val="003D085D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5B"/>
    <w:rsid w:val="003D46B5"/>
    <w:rsid w:val="003D6789"/>
    <w:rsid w:val="003D7B76"/>
    <w:rsid w:val="003E11F3"/>
    <w:rsid w:val="003E1784"/>
    <w:rsid w:val="003E1910"/>
    <w:rsid w:val="003E1A8F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0FC1"/>
    <w:rsid w:val="003F1DBD"/>
    <w:rsid w:val="003F205B"/>
    <w:rsid w:val="003F2F41"/>
    <w:rsid w:val="003F4054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4BD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0B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5A1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4C0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B76"/>
    <w:rsid w:val="00482E1E"/>
    <w:rsid w:val="00483EC7"/>
    <w:rsid w:val="00484284"/>
    <w:rsid w:val="0048448B"/>
    <w:rsid w:val="004855C8"/>
    <w:rsid w:val="00485D62"/>
    <w:rsid w:val="0048653C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3D75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61A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483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FDF"/>
    <w:rsid w:val="004D4EB0"/>
    <w:rsid w:val="004D5261"/>
    <w:rsid w:val="004D53DA"/>
    <w:rsid w:val="004D5885"/>
    <w:rsid w:val="004D650F"/>
    <w:rsid w:val="004D6917"/>
    <w:rsid w:val="004E088E"/>
    <w:rsid w:val="004E0E21"/>
    <w:rsid w:val="004E10CD"/>
    <w:rsid w:val="004E13A6"/>
    <w:rsid w:val="004E1D55"/>
    <w:rsid w:val="004E2F3C"/>
    <w:rsid w:val="004E3905"/>
    <w:rsid w:val="004E436D"/>
    <w:rsid w:val="004E4644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2821"/>
    <w:rsid w:val="0050302C"/>
    <w:rsid w:val="00503504"/>
    <w:rsid w:val="0050497F"/>
    <w:rsid w:val="0050520A"/>
    <w:rsid w:val="0050530A"/>
    <w:rsid w:val="00505501"/>
    <w:rsid w:val="005056BB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4EA0"/>
    <w:rsid w:val="00515648"/>
    <w:rsid w:val="005158B5"/>
    <w:rsid w:val="00515A4E"/>
    <w:rsid w:val="00515A8E"/>
    <w:rsid w:val="00515DED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1EE"/>
    <w:rsid w:val="005353B4"/>
    <w:rsid w:val="00535625"/>
    <w:rsid w:val="00535831"/>
    <w:rsid w:val="00535E93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464"/>
    <w:rsid w:val="005449F2"/>
    <w:rsid w:val="00544BD7"/>
    <w:rsid w:val="00545B40"/>
    <w:rsid w:val="00545F2D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EDC"/>
    <w:rsid w:val="00561FB6"/>
    <w:rsid w:val="005620E4"/>
    <w:rsid w:val="005622FF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1DF7"/>
    <w:rsid w:val="00573317"/>
    <w:rsid w:val="00573D62"/>
    <w:rsid w:val="00574115"/>
    <w:rsid w:val="00574CE6"/>
    <w:rsid w:val="00575169"/>
    <w:rsid w:val="0057569F"/>
    <w:rsid w:val="00575A15"/>
    <w:rsid w:val="00575EDE"/>
    <w:rsid w:val="005809FF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6FD"/>
    <w:rsid w:val="005840A0"/>
    <w:rsid w:val="00585448"/>
    <w:rsid w:val="0058567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A75"/>
    <w:rsid w:val="005B0B41"/>
    <w:rsid w:val="005B0FB6"/>
    <w:rsid w:val="005B2C24"/>
    <w:rsid w:val="005B30FA"/>
    <w:rsid w:val="005B3701"/>
    <w:rsid w:val="005B3B62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8ED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104"/>
    <w:rsid w:val="00616BBE"/>
    <w:rsid w:val="00616CC7"/>
    <w:rsid w:val="006170C8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2EF4"/>
    <w:rsid w:val="0062311B"/>
    <w:rsid w:val="006232C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3FE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39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05F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F40"/>
    <w:rsid w:val="0066456F"/>
    <w:rsid w:val="00664A09"/>
    <w:rsid w:val="00664A1F"/>
    <w:rsid w:val="00666163"/>
    <w:rsid w:val="0066678A"/>
    <w:rsid w:val="00670229"/>
    <w:rsid w:val="006703CD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F8F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777"/>
    <w:rsid w:val="006C3941"/>
    <w:rsid w:val="006C3D18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37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03E"/>
    <w:rsid w:val="006E2453"/>
    <w:rsid w:val="006E275F"/>
    <w:rsid w:val="006E2B67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2B4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6F7EF1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1F37"/>
    <w:rsid w:val="00742B8C"/>
    <w:rsid w:val="0074360D"/>
    <w:rsid w:val="00743D5F"/>
    <w:rsid w:val="00743E08"/>
    <w:rsid w:val="00743FD7"/>
    <w:rsid w:val="007446C5"/>
    <w:rsid w:val="00744ADF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702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78B"/>
    <w:rsid w:val="00773F82"/>
    <w:rsid w:val="00774314"/>
    <w:rsid w:val="007743A7"/>
    <w:rsid w:val="007744FB"/>
    <w:rsid w:val="00774827"/>
    <w:rsid w:val="00774F22"/>
    <w:rsid w:val="00774FB4"/>
    <w:rsid w:val="00776D18"/>
    <w:rsid w:val="00777E78"/>
    <w:rsid w:val="00781228"/>
    <w:rsid w:val="00782F45"/>
    <w:rsid w:val="007843AB"/>
    <w:rsid w:val="00784ADB"/>
    <w:rsid w:val="00784B81"/>
    <w:rsid w:val="007861CA"/>
    <w:rsid w:val="00786A4A"/>
    <w:rsid w:val="00787FF0"/>
    <w:rsid w:val="007904AC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1488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A7E4F"/>
    <w:rsid w:val="007B1A4C"/>
    <w:rsid w:val="007B3635"/>
    <w:rsid w:val="007B3BDF"/>
    <w:rsid w:val="007B4A85"/>
    <w:rsid w:val="007B4AE2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4C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107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12CF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D7E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3B73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652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3BDD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854"/>
    <w:rsid w:val="00872D84"/>
    <w:rsid w:val="008739DB"/>
    <w:rsid w:val="008743E1"/>
    <w:rsid w:val="008750E7"/>
    <w:rsid w:val="00875CAB"/>
    <w:rsid w:val="00876CED"/>
    <w:rsid w:val="00880030"/>
    <w:rsid w:val="00881143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052"/>
    <w:rsid w:val="00895440"/>
    <w:rsid w:val="008961CC"/>
    <w:rsid w:val="00896312"/>
    <w:rsid w:val="00896C6F"/>
    <w:rsid w:val="00897BF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07FC"/>
    <w:rsid w:val="008B3C0C"/>
    <w:rsid w:val="008B4E67"/>
    <w:rsid w:val="008B5EAF"/>
    <w:rsid w:val="008B64F3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39E2"/>
    <w:rsid w:val="008C45DC"/>
    <w:rsid w:val="008C47CB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540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2CD1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11C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531"/>
    <w:rsid w:val="00906D78"/>
    <w:rsid w:val="00906FA6"/>
    <w:rsid w:val="0090748E"/>
    <w:rsid w:val="00910DCA"/>
    <w:rsid w:val="009117FF"/>
    <w:rsid w:val="00911C5C"/>
    <w:rsid w:val="00913C0F"/>
    <w:rsid w:val="00913C60"/>
    <w:rsid w:val="00914434"/>
    <w:rsid w:val="00914FC8"/>
    <w:rsid w:val="00915F01"/>
    <w:rsid w:val="00916084"/>
    <w:rsid w:val="00916B89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6BE"/>
    <w:rsid w:val="009308A2"/>
    <w:rsid w:val="00930957"/>
    <w:rsid w:val="0093100E"/>
    <w:rsid w:val="00932A3B"/>
    <w:rsid w:val="009339B4"/>
    <w:rsid w:val="00934212"/>
    <w:rsid w:val="00934615"/>
    <w:rsid w:val="00935228"/>
    <w:rsid w:val="00936E90"/>
    <w:rsid w:val="009373D6"/>
    <w:rsid w:val="009400E2"/>
    <w:rsid w:val="00940CBE"/>
    <w:rsid w:val="00941411"/>
    <w:rsid w:val="00942E3A"/>
    <w:rsid w:val="00943150"/>
    <w:rsid w:val="009433BE"/>
    <w:rsid w:val="00943D03"/>
    <w:rsid w:val="009441CD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1DEA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5ED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33D9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189"/>
    <w:rsid w:val="009B48D7"/>
    <w:rsid w:val="009B4AC7"/>
    <w:rsid w:val="009B5C38"/>
    <w:rsid w:val="009B6B95"/>
    <w:rsid w:val="009B6CDE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1D33"/>
    <w:rsid w:val="009E2541"/>
    <w:rsid w:val="009E2734"/>
    <w:rsid w:val="009E29BD"/>
    <w:rsid w:val="009E2A6E"/>
    <w:rsid w:val="009E3BD9"/>
    <w:rsid w:val="009E4C1E"/>
    <w:rsid w:val="009E56AC"/>
    <w:rsid w:val="009E5BF6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A59"/>
    <w:rsid w:val="009F4FB6"/>
    <w:rsid w:val="009F52C9"/>
    <w:rsid w:val="009F5B70"/>
    <w:rsid w:val="009F5BD6"/>
    <w:rsid w:val="009F5C86"/>
    <w:rsid w:val="009F5F6C"/>
    <w:rsid w:val="009F643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7A5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1C"/>
    <w:rsid w:val="00A31630"/>
    <w:rsid w:val="00A3199F"/>
    <w:rsid w:val="00A324B2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697"/>
    <w:rsid w:val="00A41EF6"/>
    <w:rsid w:val="00A428BB"/>
    <w:rsid w:val="00A42B89"/>
    <w:rsid w:val="00A431E5"/>
    <w:rsid w:val="00A43EDF"/>
    <w:rsid w:val="00A43F8E"/>
    <w:rsid w:val="00A4570B"/>
    <w:rsid w:val="00A46A53"/>
    <w:rsid w:val="00A46E26"/>
    <w:rsid w:val="00A47586"/>
    <w:rsid w:val="00A47A22"/>
    <w:rsid w:val="00A50984"/>
    <w:rsid w:val="00A51166"/>
    <w:rsid w:val="00A514A6"/>
    <w:rsid w:val="00A5152A"/>
    <w:rsid w:val="00A51700"/>
    <w:rsid w:val="00A51EE1"/>
    <w:rsid w:val="00A52AC4"/>
    <w:rsid w:val="00A5328B"/>
    <w:rsid w:val="00A53525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2B0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4BD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008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182"/>
    <w:rsid w:val="00A9339B"/>
    <w:rsid w:val="00A939D8"/>
    <w:rsid w:val="00A93A9C"/>
    <w:rsid w:val="00A946AF"/>
    <w:rsid w:val="00A94C5A"/>
    <w:rsid w:val="00A950C6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AC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3E72"/>
    <w:rsid w:val="00AC4D90"/>
    <w:rsid w:val="00AC5B6E"/>
    <w:rsid w:val="00AC6301"/>
    <w:rsid w:val="00AC6CA9"/>
    <w:rsid w:val="00AC714A"/>
    <w:rsid w:val="00AC7433"/>
    <w:rsid w:val="00AC751E"/>
    <w:rsid w:val="00AC7CDB"/>
    <w:rsid w:val="00AD01C6"/>
    <w:rsid w:val="00AD0DA5"/>
    <w:rsid w:val="00AD157C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84C"/>
    <w:rsid w:val="00AD6D7D"/>
    <w:rsid w:val="00AD7DD6"/>
    <w:rsid w:val="00AE012D"/>
    <w:rsid w:val="00AE0FBE"/>
    <w:rsid w:val="00AE189C"/>
    <w:rsid w:val="00AE18D8"/>
    <w:rsid w:val="00AE298E"/>
    <w:rsid w:val="00AE2E10"/>
    <w:rsid w:val="00AE326F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3119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048C"/>
    <w:rsid w:val="00B10E71"/>
    <w:rsid w:val="00B1120B"/>
    <w:rsid w:val="00B11214"/>
    <w:rsid w:val="00B11731"/>
    <w:rsid w:val="00B11C19"/>
    <w:rsid w:val="00B1210E"/>
    <w:rsid w:val="00B12526"/>
    <w:rsid w:val="00B128ED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2F"/>
    <w:rsid w:val="00B421BD"/>
    <w:rsid w:val="00B425E8"/>
    <w:rsid w:val="00B428B8"/>
    <w:rsid w:val="00B4314E"/>
    <w:rsid w:val="00B4315B"/>
    <w:rsid w:val="00B43CA0"/>
    <w:rsid w:val="00B43FDF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857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5BB"/>
    <w:rsid w:val="00B73E4D"/>
    <w:rsid w:val="00B7416C"/>
    <w:rsid w:val="00B746DE"/>
    <w:rsid w:val="00B7473B"/>
    <w:rsid w:val="00B752C1"/>
    <w:rsid w:val="00B75BB9"/>
    <w:rsid w:val="00B75EC3"/>
    <w:rsid w:val="00B76706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3E2D"/>
    <w:rsid w:val="00BA425F"/>
    <w:rsid w:val="00BA4367"/>
    <w:rsid w:val="00BA50D3"/>
    <w:rsid w:val="00BA53B9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778"/>
    <w:rsid w:val="00BB793C"/>
    <w:rsid w:val="00BB79A0"/>
    <w:rsid w:val="00BC1416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E0B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358D"/>
    <w:rsid w:val="00BE4BC9"/>
    <w:rsid w:val="00BE4C1F"/>
    <w:rsid w:val="00BE4DA3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C1D"/>
    <w:rsid w:val="00BF2E02"/>
    <w:rsid w:val="00BF30E2"/>
    <w:rsid w:val="00BF337B"/>
    <w:rsid w:val="00BF41B6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039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8ED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29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A7D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4A5"/>
    <w:rsid w:val="00C81023"/>
    <w:rsid w:val="00C8110D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D5A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18C"/>
    <w:rsid w:val="00CC05AF"/>
    <w:rsid w:val="00CC0D08"/>
    <w:rsid w:val="00CC1ABE"/>
    <w:rsid w:val="00CC2193"/>
    <w:rsid w:val="00CC2266"/>
    <w:rsid w:val="00CC22CC"/>
    <w:rsid w:val="00CC381F"/>
    <w:rsid w:val="00CC42DF"/>
    <w:rsid w:val="00CC5AA7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6B2"/>
    <w:rsid w:val="00CD3942"/>
    <w:rsid w:val="00CD3DDC"/>
    <w:rsid w:val="00CD499A"/>
    <w:rsid w:val="00CD5047"/>
    <w:rsid w:val="00CD51C9"/>
    <w:rsid w:val="00CD52F0"/>
    <w:rsid w:val="00CD5602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B07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7EEB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876"/>
    <w:rsid w:val="00D258FE"/>
    <w:rsid w:val="00D25B23"/>
    <w:rsid w:val="00D26260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1A42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9B3"/>
    <w:rsid w:val="00D52E38"/>
    <w:rsid w:val="00D53441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1AA9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918"/>
    <w:rsid w:val="00DA5B6D"/>
    <w:rsid w:val="00DA5E7A"/>
    <w:rsid w:val="00DA610D"/>
    <w:rsid w:val="00DA6429"/>
    <w:rsid w:val="00DA68E3"/>
    <w:rsid w:val="00DA69F6"/>
    <w:rsid w:val="00DA6E6A"/>
    <w:rsid w:val="00DA74C8"/>
    <w:rsid w:val="00DB0425"/>
    <w:rsid w:val="00DB09F2"/>
    <w:rsid w:val="00DB0B12"/>
    <w:rsid w:val="00DB0F51"/>
    <w:rsid w:val="00DB0FC5"/>
    <w:rsid w:val="00DB4354"/>
    <w:rsid w:val="00DB492F"/>
    <w:rsid w:val="00DB499D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6358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46A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F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0F6A"/>
    <w:rsid w:val="00E01315"/>
    <w:rsid w:val="00E01503"/>
    <w:rsid w:val="00E01C15"/>
    <w:rsid w:val="00E01FBA"/>
    <w:rsid w:val="00E024C8"/>
    <w:rsid w:val="00E03C92"/>
    <w:rsid w:val="00E0471A"/>
    <w:rsid w:val="00E04E2F"/>
    <w:rsid w:val="00E0553D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8E3"/>
    <w:rsid w:val="00E12980"/>
    <w:rsid w:val="00E12CF3"/>
    <w:rsid w:val="00E13711"/>
    <w:rsid w:val="00E13F05"/>
    <w:rsid w:val="00E14743"/>
    <w:rsid w:val="00E14DE8"/>
    <w:rsid w:val="00E15C6D"/>
    <w:rsid w:val="00E15D5A"/>
    <w:rsid w:val="00E16AE5"/>
    <w:rsid w:val="00E171E3"/>
    <w:rsid w:val="00E177CD"/>
    <w:rsid w:val="00E177E2"/>
    <w:rsid w:val="00E17956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3EA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AC3"/>
    <w:rsid w:val="00E564D3"/>
    <w:rsid w:val="00E567AE"/>
    <w:rsid w:val="00E56A7C"/>
    <w:rsid w:val="00E573E2"/>
    <w:rsid w:val="00E57D3D"/>
    <w:rsid w:val="00E604D5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2FE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B09"/>
    <w:rsid w:val="00E82262"/>
    <w:rsid w:val="00E827BC"/>
    <w:rsid w:val="00E828EE"/>
    <w:rsid w:val="00E8333A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AB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7AA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3FA7"/>
    <w:rsid w:val="00EC5176"/>
    <w:rsid w:val="00EC5228"/>
    <w:rsid w:val="00EC566E"/>
    <w:rsid w:val="00EC5713"/>
    <w:rsid w:val="00EC57EA"/>
    <w:rsid w:val="00EC57F3"/>
    <w:rsid w:val="00EC6E38"/>
    <w:rsid w:val="00EC6E3A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4CF"/>
    <w:rsid w:val="00F04EE9"/>
    <w:rsid w:val="00F05EC1"/>
    <w:rsid w:val="00F06152"/>
    <w:rsid w:val="00F07432"/>
    <w:rsid w:val="00F07E9A"/>
    <w:rsid w:val="00F10056"/>
    <w:rsid w:val="00F102E6"/>
    <w:rsid w:val="00F103BF"/>
    <w:rsid w:val="00F10B2B"/>
    <w:rsid w:val="00F10C82"/>
    <w:rsid w:val="00F11C38"/>
    <w:rsid w:val="00F11EEC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0A3"/>
    <w:rsid w:val="00F20123"/>
    <w:rsid w:val="00F2031F"/>
    <w:rsid w:val="00F2067D"/>
    <w:rsid w:val="00F20B07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A44"/>
    <w:rsid w:val="00F44F02"/>
    <w:rsid w:val="00F44F24"/>
    <w:rsid w:val="00F45B68"/>
    <w:rsid w:val="00F473EB"/>
    <w:rsid w:val="00F47BA9"/>
    <w:rsid w:val="00F50133"/>
    <w:rsid w:val="00F506DF"/>
    <w:rsid w:val="00F51539"/>
    <w:rsid w:val="00F51764"/>
    <w:rsid w:val="00F520BB"/>
    <w:rsid w:val="00F52699"/>
    <w:rsid w:val="00F52F3C"/>
    <w:rsid w:val="00F5333C"/>
    <w:rsid w:val="00F53841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625"/>
    <w:rsid w:val="00F85EB1"/>
    <w:rsid w:val="00F85F91"/>
    <w:rsid w:val="00F86034"/>
    <w:rsid w:val="00F8677D"/>
    <w:rsid w:val="00F8697F"/>
    <w:rsid w:val="00F86D07"/>
    <w:rsid w:val="00F87A20"/>
    <w:rsid w:val="00F87B90"/>
    <w:rsid w:val="00F87D90"/>
    <w:rsid w:val="00F87F81"/>
    <w:rsid w:val="00F90A4D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D8E"/>
    <w:rsid w:val="00FA7E04"/>
    <w:rsid w:val="00FA7F4A"/>
    <w:rsid w:val="00FB00BD"/>
    <w:rsid w:val="00FB0397"/>
    <w:rsid w:val="00FB0593"/>
    <w:rsid w:val="00FB084B"/>
    <w:rsid w:val="00FB088D"/>
    <w:rsid w:val="00FB119C"/>
    <w:rsid w:val="00FB27DD"/>
    <w:rsid w:val="00FB2BEB"/>
    <w:rsid w:val="00FB2DDC"/>
    <w:rsid w:val="00FB2FC4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3DE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69B8"/>
    <w:rsid w:val="00FD71F3"/>
    <w:rsid w:val="00FE03C1"/>
    <w:rsid w:val="00FE0DF0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6A8B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20/Docs/R1-2501402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8360</TotalTime>
  <Pages>1</Pages>
  <Words>278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757</cp:revision>
  <cp:lastPrinted>2021-10-12T01:12:00Z</cp:lastPrinted>
  <dcterms:created xsi:type="dcterms:W3CDTF">2023-02-16T16:14:00Z</dcterms:created>
  <dcterms:modified xsi:type="dcterms:W3CDTF">2025-03-28T15:13:00Z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